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07B1C" w14:textId="64BB8B7F" w:rsidR="003F0E00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#154AH-E</w:t>
      </w:r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3817BE2A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DC2763" w:rsidRPr="00DC2763">
        <w:rPr>
          <w:rFonts w:cs="Arial"/>
          <w:bCs/>
          <w:sz w:val="22"/>
          <w:szCs w:val="22"/>
        </w:rPr>
        <w:t>S2-2301857</w:t>
      </w:r>
    </w:p>
    <w:p w14:paraId="09B50E1A" w14:textId="03DBBB05" w:rsidR="00F07126" w:rsidRPr="00B12766" w:rsidRDefault="003F0E00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</w:t>
      </w:r>
      <w:r w:rsidR="001F03B2">
        <w:rPr>
          <w:sz w:val="22"/>
          <w:szCs w:val="22"/>
        </w:rPr>
        <w:t xml:space="preserve"> 1</w:t>
      </w:r>
      <w:r w:rsidR="003E260F">
        <w:rPr>
          <w:sz w:val="22"/>
          <w:szCs w:val="22"/>
        </w:rPr>
        <w:t>6</w:t>
      </w:r>
      <w:r w:rsidR="005D10A3">
        <w:rPr>
          <w:sz w:val="22"/>
          <w:szCs w:val="22"/>
        </w:rPr>
        <w:t>-</w:t>
      </w:r>
      <w:r w:rsidR="003E260F">
        <w:rPr>
          <w:sz w:val="22"/>
          <w:szCs w:val="22"/>
        </w:rPr>
        <w:t>20</w:t>
      </w:r>
      <w:r w:rsidR="00F07126"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327A58">
        <w:rPr>
          <w:sz w:val="22"/>
          <w:szCs w:val="22"/>
        </w:rPr>
        <w:t>E</w:t>
      </w:r>
      <w:r>
        <w:rPr>
          <w:sz w:val="22"/>
          <w:szCs w:val="22"/>
        </w:rPr>
        <w:t>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7FDD374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91444F">
        <w:rPr>
          <w:rFonts w:ascii="Arial" w:hAnsi="Arial" w:cs="Arial"/>
          <w:b/>
          <w:sz w:val="22"/>
          <w:szCs w:val="22"/>
        </w:rPr>
        <w:t xml:space="preserve">LPP message </w:t>
      </w:r>
      <w:r w:rsidR="00E26CA3" w:rsidRPr="00E26CA3">
        <w:rPr>
          <w:rFonts w:ascii="Arial" w:hAnsi="Arial" w:cs="Arial"/>
          <w:b/>
          <w:sz w:val="22"/>
          <w:szCs w:val="22"/>
        </w:rPr>
        <w:t xml:space="preserve">and supplementary service event report </w:t>
      </w:r>
      <w:r w:rsidR="00E91AB7" w:rsidRPr="00E91AB7">
        <w:rPr>
          <w:rFonts w:ascii="Arial" w:hAnsi="Arial" w:cs="Arial"/>
          <w:b/>
          <w:sz w:val="22"/>
          <w:szCs w:val="22"/>
        </w:rPr>
        <w:t>over a user plane connection</w:t>
      </w:r>
      <w:r w:rsidR="003F0E00">
        <w:rPr>
          <w:rFonts w:ascii="Arial" w:hAnsi="Arial" w:cs="Arial"/>
          <w:b/>
          <w:sz w:val="22"/>
          <w:szCs w:val="22"/>
        </w:rPr>
        <w:t xml:space="preserve"> between UE and LMF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164EA2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F8186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E91AB7">
        <w:rPr>
          <w:rFonts w:ascii="Arial" w:hAnsi="Arial" w:cs="Arial"/>
          <w:b/>
          <w:bCs/>
          <w:sz w:val="22"/>
          <w:szCs w:val="22"/>
        </w:rPr>
        <w:t>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>Richard Batorfi</w:t>
      </w:r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A35441" w14:textId="26D55001" w:rsidR="00C705BA" w:rsidRDefault="00C705BA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 w:hint="eastAsia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A2 </w:t>
      </w:r>
      <w:r w:rsidR="003F0E00">
        <w:rPr>
          <w:sz w:val="22"/>
          <w:szCs w:val="22"/>
        </w:rPr>
        <w:t xml:space="preserve">has agreed for Release 18 to support </w:t>
      </w:r>
      <w:r>
        <w:rPr>
          <w:rFonts w:eastAsia="DengXian"/>
          <w:sz w:val="22"/>
          <w:szCs w:val="22"/>
          <w:lang w:eastAsia="zh-CN"/>
        </w:rPr>
        <w:t>the</w:t>
      </w:r>
      <w:r w:rsidR="008D4757">
        <w:rPr>
          <w:rFonts w:eastAsia="DengXian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user plane connection between UE and LMF</w:t>
      </w:r>
      <w:r w:rsidR="00CE58BD">
        <w:rPr>
          <w:rFonts w:eastAsia="DengXian"/>
          <w:sz w:val="22"/>
          <w:szCs w:val="22"/>
          <w:lang w:eastAsia="zh-CN"/>
        </w:rPr>
        <w:t xml:space="preserve">, which can be used to transfer LPP message and supplementary </w:t>
      </w:r>
      <w:r w:rsidR="00D23CFF">
        <w:rPr>
          <w:sz w:val="22"/>
          <w:szCs w:val="22"/>
        </w:rPr>
        <w:t>service</w:t>
      </w:r>
      <w:r w:rsidR="00D23CFF" w:rsidRPr="00AC59FA">
        <w:rPr>
          <w:sz w:val="22"/>
          <w:szCs w:val="22"/>
        </w:rPr>
        <w:t xml:space="preserve"> </w:t>
      </w:r>
      <w:r w:rsidR="00CE58BD">
        <w:rPr>
          <w:rFonts w:eastAsia="DengXian"/>
          <w:sz w:val="22"/>
          <w:szCs w:val="22"/>
          <w:lang w:eastAsia="zh-CN"/>
        </w:rPr>
        <w:t xml:space="preserve">event report between UE and LMF. </w:t>
      </w:r>
    </w:p>
    <w:p w14:paraId="2032C72C" w14:textId="5B9A6953" w:rsidR="003F0E00" w:rsidRPr="00C705BA" w:rsidRDefault="000E71EE" w:rsidP="00E91AB7">
      <w:pPr>
        <w:rPr>
          <w:rFonts w:eastAsia="DengXian"/>
          <w:sz w:val="22"/>
          <w:szCs w:val="22"/>
          <w:lang w:eastAsia="zh-CN"/>
        </w:rPr>
      </w:pPr>
      <w:r w:rsidRPr="00D462B0">
        <w:rPr>
          <w:rFonts w:eastAsia="DengXian"/>
          <w:sz w:val="22"/>
          <w:szCs w:val="22"/>
          <w:lang w:eastAsia="zh-CN"/>
        </w:rPr>
        <w:t>Please refer to TR 23.700-71v1.1.0 clause 8.1 for further details.</w:t>
      </w:r>
      <w:r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7B82121D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the following questions for </w:t>
      </w:r>
      <w:r w:rsidR="00F81868">
        <w:rPr>
          <w:sz w:val="22"/>
          <w:szCs w:val="22"/>
        </w:rPr>
        <w:t>RAN2</w:t>
      </w:r>
      <w:r w:rsidR="00D60ACD">
        <w:rPr>
          <w:sz w:val="22"/>
          <w:szCs w:val="22"/>
        </w:rPr>
        <w:t>,</w:t>
      </w:r>
      <w:r w:rsidR="00F81868">
        <w:rPr>
          <w:sz w:val="22"/>
          <w:szCs w:val="22"/>
        </w:rPr>
        <w:t xml:space="preserve"> </w:t>
      </w:r>
      <w:r w:rsidRPr="00E91AB7">
        <w:rPr>
          <w:sz w:val="22"/>
          <w:szCs w:val="22"/>
        </w:rPr>
        <w:t>SA3, CT1</w:t>
      </w:r>
      <w:r w:rsidR="00D60ACD">
        <w:rPr>
          <w:sz w:val="22"/>
          <w:szCs w:val="22"/>
        </w:rPr>
        <w:t xml:space="preserve"> and</w:t>
      </w:r>
      <w:r w:rsidRPr="00E91AB7">
        <w:rPr>
          <w:sz w:val="22"/>
          <w:szCs w:val="22"/>
        </w:rPr>
        <w:t xml:space="preserve"> CT4</w:t>
      </w:r>
      <w:r>
        <w:rPr>
          <w:sz w:val="22"/>
          <w:szCs w:val="22"/>
        </w:rPr>
        <w:t xml:space="preserve"> on supporting the user plane connection.</w:t>
      </w:r>
    </w:p>
    <w:p w14:paraId="691840F8" w14:textId="7B94481D" w:rsidR="00147867" w:rsidRDefault="00147867" w:rsidP="0014786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>To SA3</w:t>
      </w:r>
      <w:r w:rsidR="00221A50">
        <w:rPr>
          <w:b/>
          <w:bCs/>
          <w:sz w:val="22"/>
          <w:szCs w:val="22"/>
        </w:rPr>
        <w:t>:</w:t>
      </w:r>
    </w:p>
    <w:p w14:paraId="17C02890" w14:textId="02F7859E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</w:t>
      </w:r>
      <w:r w:rsidR="004D0347">
        <w:rPr>
          <w:sz w:val="22"/>
          <w:szCs w:val="22"/>
        </w:rPr>
        <w:t xml:space="preserve">kindly </w:t>
      </w:r>
      <w:r>
        <w:rPr>
          <w:sz w:val="22"/>
          <w:szCs w:val="22"/>
        </w:rPr>
        <w:t>asks SA3 to comment on security information</w:t>
      </w:r>
      <w:r w:rsidR="00551558">
        <w:rPr>
          <w:sz w:val="22"/>
          <w:szCs w:val="22"/>
        </w:rPr>
        <w:t xml:space="preserve"> (provided by LMF to UE </w:t>
      </w:r>
      <w:r w:rsidR="00551558" w:rsidRPr="00AC59FA">
        <w:rPr>
          <w:sz w:val="22"/>
          <w:szCs w:val="22"/>
        </w:rPr>
        <w:t>to establish the user plane connection</w:t>
      </w:r>
      <w:r w:rsidR="00BD3CE3">
        <w:rPr>
          <w:sz w:val="22"/>
          <w:szCs w:val="22"/>
        </w:rPr>
        <w:t xml:space="preserve"> </w:t>
      </w:r>
      <w:r w:rsidR="00BD3CE3">
        <w:rPr>
          <w:rFonts w:eastAsia="DengXian"/>
          <w:sz w:val="22"/>
          <w:szCs w:val="22"/>
          <w:lang w:eastAsia="zh-CN"/>
        </w:rPr>
        <w:t xml:space="preserve">which </w:t>
      </w:r>
      <w:r w:rsidR="00BD3CE3" w:rsidRPr="00AC59FA">
        <w:rPr>
          <w:sz w:val="22"/>
          <w:szCs w:val="22"/>
        </w:rPr>
        <w:t>subsequently</w:t>
      </w:r>
      <w:r w:rsidR="00BD3CE3">
        <w:rPr>
          <w:sz w:val="22"/>
          <w:szCs w:val="22"/>
        </w:rPr>
        <w:t xml:space="preserve"> transfer LPP message and</w:t>
      </w:r>
      <w:r w:rsidR="00BD3CE3" w:rsidRPr="00AC59FA">
        <w:rPr>
          <w:sz w:val="22"/>
          <w:szCs w:val="22"/>
        </w:rPr>
        <w:t xml:space="preserve"> </w:t>
      </w:r>
      <w:r w:rsidR="009C1A1B" w:rsidRPr="00551558">
        <w:rPr>
          <w:sz w:val="22"/>
          <w:szCs w:val="22"/>
        </w:rPr>
        <w:t xml:space="preserve">supplementary </w:t>
      </w:r>
      <w:r w:rsidR="00260A2C">
        <w:rPr>
          <w:sz w:val="22"/>
          <w:szCs w:val="22"/>
        </w:rPr>
        <w:t>service</w:t>
      </w:r>
      <w:r w:rsidR="00BD3CE3" w:rsidRPr="00AC59FA">
        <w:rPr>
          <w:sz w:val="22"/>
          <w:szCs w:val="22"/>
        </w:rPr>
        <w:t xml:space="preserve"> event</w:t>
      </w:r>
      <w:r w:rsidR="00BD3CE3">
        <w:rPr>
          <w:sz w:val="22"/>
          <w:szCs w:val="22"/>
        </w:rPr>
        <w:t xml:space="preserve"> report</w:t>
      </w:r>
      <w:r w:rsidR="00551558">
        <w:rPr>
          <w:sz w:val="22"/>
          <w:szCs w:val="22"/>
        </w:rPr>
        <w:t>)</w:t>
      </w:r>
      <w:r>
        <w:rPr>
          <w:sz w:val="22"/>
          <w:szCs w:val="22"/>
        </w:rPr>
        <w:t xml:space="preserve"> and security procedures and protocols that might be used between UE</w:t>
      </w:r>
      <w:r>
        <w:rPr>
          <w:rFonts w:eastAsia="DengXian" w:hint="eastAsia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and LMF</w:t>
      </w:r>
      <w:r>
        <w:rPr>
          <w:sz w:val="22"/>
          <w:szCs w:val="22"/>
        </w:rPr>
        <w:t xml:space="preserve">. </w:t>
      </w:r>
    </w:p>
    <w:p w14:paraId="709744B1" w14:textId="029F8A55" w:rsidR="00346915" w:rsidRDefault="001F3664" w:rsidP="00E91AB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To </w:t>
      </w:r>
      <w:r w:rsidR="00147867">
        <w:rPr>
          <w:b/>
          <w:bCs/>
          <w:sz w:val="22"/>
          <w:szCs w:val="22"/>
        </w:rPr>
        <w:t>CT1 and CT4</w:t>
      </w:r>
      <w:r w:rsidR="00221A50">
        <w:rPr>
          <w:b/>
          <w:bCs/>
          <w:sz w:val="22"/>
          <w:szCs w:val="22"/>
        </w:rPr>
        <w:t>:</w:t>
      </w:r>
    </w:p>
    <w:p w14:paraId="43F0C750" w14:textId="28E71C24" w:rsidR="004C7689" w:rsidRDefault="0000719A" w:rsidP="00E91AB7">
      <w:pPr>
        <w:rPr>
          <w:sz w:val="22"/>
          <w:szCs w:val="22"/>
        </w:rPr>
      </w:pPr>
      <w:r w:rsidRPr="00797A37">
        <w:rPr>
          <w:sz w:val="22"/>
          <w:szCs w:val="22"/>
        </w:rPr>
        <w:t>SA2</w:t>
      </w:r>
      <w:r>
        <w:rPr>
          <w:sz w:val="22"/>
          <w:szCs w:val="22"/>
        </w:rPr>
        <w:t xml:space="preserve"> </w:t>
      </w:r>
      <w:r w:rsidR="008D679A">
        <w:rPr>
          <w:sz w:val="22"/>
          <w:szCs w:val="22"/>
        </w:rPr>
        <w:t xml:space="preserve">kindly </w:t>
      </w:r>
      <w:r>
        <w:rPr>
          <w:sz w:val="22"/>
          <w:szCs w:val="22"/>
        </w:rPr>
        <w:t xml:space="preserve">asks CT1 and CT4 to comment on suitable types of user plane address for the LMF supporting user plane positioning (e.g. such as an IP address </w:t>
      </w:r>
      <w:r w:rsidR="00F81868">
        <w:rPr>
          <w:sz w:val="22"/>
          <w:szCs w:val="22"/>
        </w:rPr>
        <w:t>and/</w:t>
      </w:r>
      <w:r>
        <w:rPr>
          <w:sz w:val="22"/>
          <w:szCs w:val="22"/>
        </w:rPr>
        <w:t>or FQDN)</w:t>
      </w:r>
      <w:r w:rsidR="00EF3C30">
        <w:rPr>
          <w:sz w:val="22"/>
          <w:szCs w:val="22"/>
        </w:rPr>
        <w:t xml:space="preserve"> and whether</w:t>
      </w:r>
      <w:r w:rsidR="00F81868">
        <w:rPr>
          <w:sz w:val="22"/>
          <w:szCs w:val="22"/>
        </w:rPr>
        <w:t>, which or what</w:t>
      </w:r>
      <w:r w:rsidR="00EF3C30">
        <w:rPr>
          <w:sz w:val="22"/>
          <w:szCs w:val="22"/>
        </w:rPr>
        <w:t xml:space="preserve"> the transport protocols and application level messages to transfer</w:t>
      </w:r>
      <w:r w:rsidR="005C0C60">
        <w:rPr>
          <w:sz w:val="22"/>
          <w:szCs w:val="22"/>
        </w:rPr>
        <w:t xml:space="preserve"> LPP messages </w:t>
      </w:r>
      <w:r w:rsidR="00551558" w:rsidRPr="00551558">
        <w:rPr>
          <w:sz w:val="22"/>
          <w:szCs w:val="22"/>
        </w:rPr>
        <w:t xml:space="preserve">and supplementary </w:t>
      </w:r>
      <w:r w:rsidR="00BA2D17">
        <w:rPr>
          <w:sz w:val="22"/>
          <w:szCs w:val="22"/>
        </w:rPr>
        <w:t>service</w:t>
      </w:r>
      <w:r w:rsidR="00BA2D17" w:rsidRPr="00AC59FA">
        <w:rPr>
          <w:sz w:val="22"/>
          <w:szCs w:val="22"/>
        </w:rPr>
        <w:t xml:space="preserve"> </w:t>
      </w:r>
      <w:r w:rsidR="00551558" w:rsidRPr="00551558">
        <w:rPr>
          <w:sz w:val="22"/>
          <w:szCs w:val="22"/>
        </w:rPr>
        <w:t xml:space="preserve">event report </w:t>
      </w:r>
      <w:r w:rsidR="00EF3C30">
        <w:rPr>
          <w:sz w:val="22"/>
          <w:szCs w:val="22"/>
        </w:rPr>
        <w:t>could be identified or defined by CT1 or CT4.</w:t>
      </w:r>
    </w:p>
    <w:p w14:paraId="39BE46F0" w14:textId="55170EAC" w:rsidR="001F3664" w:rsidRDefault="001F3664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RAN2</w:t>
      </w:r>
      <w:r w:rsidR="00221A50">
        <w:rPr>
          <w:b/>
          <w:bCs/>
          <w:sz w:val="22"/>
          <w:szCs w:val="22"/>
        </w:rPr>
        <w:t>:</w:t>
      </w:r>
    </w:p>
    <w:p w14:paraId="6AE4BEB6" w14:textId="4B7CF353" w:rsidR="001F3664" w:rsidRPr="001F3664" w:rsidRDefault="001F3664" w:rsidP="00E91AB7">
      <w:pPr>
        <w:rPr>
          <w:sz w:val="22"/>
          <w:szCs w:val="22"/>
        </w:rPr>
      </w:pPr>
      <w:r w:rsidRPr="001F3664">
        <w:rPr>
          <w:sz w:val="22"/>
          <w:szCs w:val="22"/>
        </w:rPr>
        <w:t xml:space="preserve">SA2 </w:t>
      </w:r>
      <w:r w:rsidR="003807C4">
        <w:rPr>
          <w:sz w:val="22"/>
          <w:szCs w:val="22"/>
        </w:rPr>
        <w:t xml:space="preserve">kindly </w:t>
      </w:r>
      <w:r w:rsidRPr="001F3664">
        <w:rPr>
          <w:sz w:val="22"/>
          <w:szCs w:val="22"/>
        </w:rPr>
        <w:t xml:space="preserve">ask RAN working groups </w:t>
      </w:r>
      <w:r>
        <w:rPr>
          <w:sz w:val="22"/>
          <w:szCs w:val="22"/>
        </w:rPr>
        <w:t xml:space="preserve">if they </w:t>
      </w:r>
      <w:r w:rsidRPr="001F3664">
        <w:rPr>
          <w:sz w:val="22"/>
          <w:szCs w:val="22"/>
        </w:rPr>
        <w:t>have any input.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AE84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</w:t>
      </w:r>
      <w:r w:rsidR="00F81868">
        <w:rPr>
          <w:rFonts w:ascii="Arial" w:hAnsi="Arial" w:cs="Arial"/>
          <w:b/>
        </w:rPr>
        <w:t xml:space="preserve">RAN2, </w:t>
      </w:r>
      <w:r w:rsidR="000D1867">
        <w:rPr>
          <w:rFonts w:ascii="Arial" w:hAnsi="Arial" w:cs="Arial"/>
          <w:b/>
        </w:rPr>
        <w:t>CT1, CT4</w:t>
      </w:r>
    </w:p>
    <w:p w14:paraId="6C0EE4AD" w14:textId="61CEC98D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</w:t>
      </w:r>
      <w:r w:rsidR="00453CBA">
        <w:rPr>
          <w:rFonts w:ascii="Arial" w:hAnsi="Arial" w:cs="Arial"/>
        </w:rPr>
        <w:t xml:space="preserve">kindly </w:t>
      </w:r>
      <w:r w:rsidR="008B5840" w:rsidRPr="002A5498">
        <w:rPr>
          <w:rFonts w:ascii="Arial" w:hAnsi="Arial" w:cs="Arial"/>
        </w:rPr>
        <w:t>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</w:t>
      </w:r>
      <w:r w:rsidR="00F81868">
        <w:rPr>
          <w:rFonts w:ascii="Arial" w:hAnsi="Arial" w:cs="Arial"/>
        </w:rPr>
        <w:t xml:space="preserve">RAN2, </w:t>
      </w:r>
      <w:r w:rsidR="000D1867">
        <w:rPr>
          <w:rFonts w:ascii="Arial" w:hAnsi="Arial" w:cs="Arial"/>
        </w:rPr>
        <w:t xml:space="preserve">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3FBE9524" w:rsid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  <w:r w:rsidR="00624714">
        <w:t>, Greece</w:t>
      </w:r>
    </w:p>
    <w:p w14:paraId="69579F3B" w14:textId="47A48DD3" w:rsidR="003F0E00" w:rsidRPr="002F1940" w:rsidRDefault="003F0E00" w:rsidP="00E77DAB">
      <w:r>
        <w:t>SA2#156</w:t>
      </w:r>
      <w:r>
        <w:tab/>
      </w:r>
      <w:r>
        <w:tab/>
      </w:r>
      <w:r>
        <w:tab/>
        <w:t>17-21 April 2023</w:t>
      </w:r>
      <w:r>
        <w:tab/>
      </w:r>
      <w:r w:rsidR="00EC082E">
        <w:tab/>
      </w:r>
      <w:r w:rsidR="00EC082E">
        <w:tab/>
      </w:r>
      <w:r w:rsidR="00327A58">
        <w:t>E-meeting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10D16" w14:textId="77777777" w:rsidR="00730511" w:rsidRDefault="00730511">
      <w:pPr>
        <w:spacing w:after="0"/>
      </w:pPr>
      <w:r>
        <w:separator/>
      </w:r>
    </w:p>
  </w:endnote>
  <w:endnote w:type="continuationSeparator" w:id="0">
    <w:p w14:paraId="4C6D5DEF" w14:textId="77777777" w:rsidR="00730511" w:rsidRDefault="00730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D2CD" w14:textId="77777777" w:rsidR="00730511" w:rsidRDefault="00730511">
      <w:pPr>
        <w:spacing w:after="0"/>
      </w:pPr>
      <w:r>
        <w:separator/>
      </w:r>
    </w:p>
  </w:footnote>
  <w:footnote w:type="continuationSeparator" w:id="0">
    <w:p w14:paraId="05D89FAB" w14:textId="77777777" w:rsidR="00730511" w:rsidRDefault="00730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719A"/>
    <w:rsid w:val="00013522"/>
    <w:rsid w:val="00017F23"/>
    <w:rsid w:val="000255E2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B7349"/>
    <w:rsid w:val="001B7AE1"/>
    <w:rsid w:val="001F03B2"/>
    <w:rsid w:val="001F3664"/>
    <w:rsid w:val="00217F62"/>
    <w:rsid w:val="00220F93"/>
    <w:rsid w:val="00221A50"/>
    <w:rsid w:val="00232E37"/>
    <w:rsid w:val="0023791B"/>
    <w:rsid w:val="00260A2C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27A58"/>
    <w:rsid w:val="00330155"/>
    <w:rsid w:val="00346915"/>
    <w:rsid w:val="00352E7F"/>
    <w:rsid w:val="00353338"/>
    <w:rsid w:val="00353393"/>
    <w:rsid w:val="00354A72"/>
    <w:rsid w:val="003627F2"/>
    <w:rsid w:val="003807C4"/>
    <w:rsid w:val="00383545"/>
    <w:rsid w:val="003930F8"/>
    <w:rsid w:val="003961F3"/>
    <w:rsid w:val="003C02DE"/>
    <w:rsid w:val="003C0BCC"/>
    <w:rsid w:val="003D0926"/>
    <w:rsid w:val="003D1DCD"/>
    <w:rsid w:val="003E260F"/>
    <w:rsid w:val="003F0E00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030"/>
    <w:rsid w:val="0044230D"/>
    <w:rsid w:val="00451424"/>
    <w:rsid w:val="004514BE"/>
    <w:rsid w:val="00453CBA"/>
    <w:rsid w:val="00475911"/>
    <w:rsid w:val="00496DBC"/>
    <w:rsid w:val="004C6502"/>
    <w:rsid w:val="004C7689"/>
    <w:rsid w:val="004D0347"/>
    <w:rsid w:val="004E04B7"/>
    <w:rsid w:val="004E24DA"/>
    <w:rsid w:val="004E3939"/>
    <w:rsid w:val="004F4952"/>
    <w:rsid w:val="00504CA4"/>
    <w:rsid w:val="0051149D"/>
    <w:rsid w:val="005467A1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4714"/>
    <w:rsid w:val="00627FE8"/>
    <w:rsid w:val="00630168"/>
    <w:rsid w:val="006761E5"/>
    <w:rsid w:val="00683992"/>
    <w:rsid w:val="006930E1"/>
    <w:rsid w:val="006B26C7"/>
    <w:rsid w:val="006D4883"/>
    <w:rsid w:val="006D67C0"/>
    <w:rsid w:val="006D6E01"/>
    <w:rsid w:val="006E6B72"/>
    <w:rsid w:val="006F2544"/>
    <w:rsid w:val="00703F11"/>
    <w:rsid w:val="00713C97"/>
    <w:rsid w:val="00714311"/>
    <w:rsid w:val="007305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679A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5087F"/>
    <w:rsid w:val="009531C9"/>
    <w:rsid w:val="009622A3"/>
    <w:rsid w:val="00971BF8"/>
    <w:rsid w:val="0097378E"/>
    <w:rsid w:val="00975C22"/>
    <w:rsid w:val="00991F4F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2558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603CF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F13"/>
    <w:rsid w:val="00D462B0"/>
    <w:rsid w:val="00D60ACD"/>
    <w:rsid w:val="00D64681"/>
    <w:rsid w:val="00D66E50"/>
    <w:rsid w:val="00D727FA"/>
    <w:rsid w:val="00D82CFD"/>
    <w:rsid w:val="00D93560"/>
    <w:rsid w:val="00DA1CC6"/>
    <w:rsid w:val="00DB7A7C"/>
    <w:rsid w:val="00DC185B"/>
    <w:rsid w:val="00DC2763"/>
    <w:rsid w:val="00DE6A80"/>
    <w:rsid w:val="00E05313"/>
    <w:rsid w:val="00E139FD"/>
    <w:rsid w:val="00E26CA3"/>
    <w:rsid w:val="00E317E1"/>
    <w:rsid w:val="00E31893"/>
    <w:rsid w:val="00E42804"/>
    <w:rsid w:val="00E42BDE"/>
    <w:rsid w:val="00E54B0F"/>
    <w:rsid w:val="00E56B5A"/>
    <w:rsid w:val="00E67710"/>
    <w:rsid w:val="00E71303"/>
    <w:rsid w:val="00E77DAB"/>
    <w:rsid w:val="00E864F2"/>
    <w:rsid w:val="00E9006B"/>
    <w:rsid w:val="00E91AB7"/>
    <w:rsid w:val="00EA0E25"/>
    <w:rsid w:val="00EA703A"/>
    <w:rsid w:val="00EA7777"/>
    <w:rsid w:val="00EC082E"/>
    <w:rsid w:val="00EC357F"/>
    <w:rsid w:val="00ED5B6E"/>
    <w:rsid w:val="00EF3C30"/>
    <w:rsid w:val="00EF48B4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Ericsson_0118</cp:lastModifiedBy>
  <cp:revision>7</cp:revision>
  <cp:lastPrinted>2002-04-23T07:10:00Z</cp:lastPrinted>
  <dcterms:created xsi:type="dcterms:W3CDTF">2023-01-23T09:08:00Z</dcterms:created>
  <dcterms:modified xsi:type="dcterms:W3CDTF">2023-01-23T13:55:00Z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1673435915</vt:lpwstr>
  </property>
</Properties>
</file>